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01E42C" w14:textId="77777777" w:rsidR="00FE0F49" w:rsidRDefault="00FE0F49" w:rsidP="00FE0F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Richard </w:t>
      </w:r>
      <w:proofErr w:type="spellStart"/>
      <w:proofErr w:type="gramStart"/>
      <w:r>
        <w:rPr>
          <w:rFonts w:cs="Times New Roman"/>
          <w:szCs w:val="24"/>
          <w:u w:val="single"/>
        </w:rPr>
        <w:t>St.GEORGE</w:t>
      </w:r>
      <w:proofErr w:type="spellEnd"/>
      <w:proofErr w:type="gramEnd"/>
      <w:r>
        <w:rPr>
          <w:rFonts w:cs="Times New Roman"/>
          <w:szCs w:val="24"/>
        </w:rPr>
        <w:t xml:space="preserve">       (d.1485)</w:t>
      </w:r>
    </w:p>
    <w:p w14:paraId="5D9B31BE" w14:textId="77777777" w:rsidR="00FE0F49" w:rsidRDefault="00FE0F49" w:rsidP="00FE0F49">
      <w:pPr>
        <w:pStyle w:val="NoSpacing"/>
        <w:rPr>
          <w:rFonts w:cs="Times New Roman"/>
          <w:szCs w:val="24"/>
        </w:rPr>
      </w:pPr>
    </w:p>
    <w:p w14:paraId="25D023FC" w14:textId="77777777" w:rsidR="00FE0F49" w:rsidRDefault="00FE0F49" w:rsidP="00FE0F49">
      <w:pPr>
        <w:pStyle w:val="NoSpacing"/>
        <w:rPr>
          <w:rFonts w:cs="Times New Roman"/>
          <w:szCs w:val="24"/>
        </w:rPr>
      </w:pPr>
    </w:p>
    <w:p w14:paraId="3D014BD8" w14:textId="77777777" w:rsidR="00FE0F49" w:rsidRDefault="00FE0F49" w:rsidP="00FE0F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Nov.1485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Cambridgeshire.</w:t>
      </w:r>
    </w:p>
    <w:p w14:paraId="75C77A60" w14:textId="77777777" w:rsidR="00FE0F49" w:rsidRDefault="00FE0F49" w:rsidP="00FE0F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p.4)</w:t>
      </w:r>
    </w:p>
    <w:p w14:paraId="00AEBE13" w14:textId="77777777" w:rsidR="00FE0F49" w:rsidRDefault="00FE0F49" w:rsidP="00FE0F49">
      <w:pPr>
        <w:pStyle w:val="NoSpacing"/>
        <w:rPr>
          <w:rFonts w:cs="Times New Roman"/>
          <w:szCs w:val="24"/>
        </w:rPr>
      </w:pPr>
    </w:p>
    <w:p w14:paraId="4ABE827E" w14:textId="77777777" w:rsidR="00FE0F49" w:rsidRDefault="00FE0F49" w:rsidP="00FE0F49">
      <w:pPr>
        <w:pStyle w:val="NoSpacing"/>
        <w:rPr>
          <w:rFonts w:cs="Times New Roman"/>
          <w:szCs w:val="24"/>
        </w:rPr>
      </w:pPr>
    </w:p>
    <w:p w14:paraId="09A10055" w14:textId="77777777" w:rsidR="00FE0F49" w:rsidRDefault="00FE0F49" w:rsidP="00FE0F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July 2024</w:t>
      </w:r>
    </w:p>
    <w:p w14:paraId="1DACF7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CD885" w14:textId="77777777" w:rsidR="00FE0F49" w:rsidRDefault="00FE0F49" w:rsidP="009139A6">
      <w:r>
        <w:separator/>
      </w:r>
    </w:p>
  </w:endnote>
  <w:endnote w:type="continuationSeparator" w:id="0">
    <w:p w14:paraId="4E6E6E85" w14:textId="77777777" w:rsidR="00FE0F49" w:rsidRDefault="00FE0F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0E0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277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8E3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69FAB6" w14:textId="77777777" w:rsidR="00FE0F49" w:rsidRDefault="00FE0F49" w:rsidP="009139A6">
      <w:r>
        <w:separator/>
      </w:r>
    </w:p>
  </w:footnote>
  <w:footnote w:type="continuationSeparator" w:id="0">
    <w:p w14:paraId="7A54C1A5" w14:textId="77777777" w:rsidR="00FE0F49" w:rsidRDefault="00FE0F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CCF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7FF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94A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F4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C46A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E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5DB7F"/>
  <w15:chartTrackingRefBased/>
  <w15:docId w15:val="{57ABF543-C7B5-4D4C-BFA2-026753423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2024-07-10T20:31:00Z</dcterms:created>
  <dcterms:modified xsi:type="dcterms:W3CDTF">2024-07-10T20:31:00Z</dcterms:modified>
</cp:coreProperties>
</file>